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9BD4" w14:textId="0460CF4C"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F56515">
        <w:rPr>
          <w:rFonts w:ascii="Arial" w:hAnsi="Arial" w:cs="Arial"/>
          <w:b/>
          <w:bCs/>
          <w:sz w:val="24"/>
        </w:rPr>
        <w:t>2</w:t>
      </w:r>
      <w:r w:rsidR="003E0E7A">
        <w:rPr>
          <w:rFonts w:ascii="Arial" w:hAnsi="Arial" w:cs="Arial" w:hint="eastAsia"/>
          <w:b/>
          <w:bCs/>
          <w:sz w:val="24"/>
        </w:rPr>
        <w:t>7</w:t>
      </w:r>
      <w:r>
        <w:rPr>
          <w:rFonts w:ascii="Arial" w:hAnsi="Arial" w:cs="Arial"/>
          <w:b/>
          <w:bCs/>
          <w:sz w:val="24"/>
        </w:rPr>
        <w:tab/>
      </w:r>
      <w:r w:rsidR="00246C77" w:rsidRPr="00246C77">
        <w:rPr>
          <w:rFonts w:ascii="Arial" w:hAnsi="Arial" w:cs="Arial"/>
          <w:b/>
          <w:bCs/>
          <w:sz w:val="24"/>
        </w:rPr>
        <w:t>R3-2</w:t>
      </w:r>
      <w:r w:rsidR="003E0E7A">
        <w:rPr>
          <w:rFonts w:ascii="Arial" w:hAnsi="Arial" w:cs="Arial" w:hint="eastAsia"/>
          <w:b/>
          <w:bCs/>
          <w:sz w:val="24"/>
        </w:rPr>
        <w:t>50</w:t>
      </w:r>
      <w:r w:rsidR="00915647">
        <w:rPr>
          <w:rFonts w:ascii="Arial" w:hAnsi="Arial" w:cs="Arial"/>
          <w:b/>
          <w:bCs/>
          <w:sz w:val="24"/>
        </w:rPr>
        <w:t>004</w:t>
      </w:r>
    </w:p>
    <w:p w14:paraId="3477DC19" w14:textId="7D304670" w:rsidR="000F7ECB" w:rsidRPr="0010618D" w:rsidRDefault="003E0E7A" w:rsidP="00E67553">
      <w:pPr>
        <w:spacing w:after="60"/>
        <w:ind w:left="1985" w:hanging="1985"/>
        <w:rPr>
          <w:rFonts w:ascii="Arial" w:hAnsi="Arial" w:cs="Arial" w:hint="eastAsia"/>
          <w:bCs/>
        </w:rPr>
      </w:pPr>
      <w:r>
        <w:rPr>
          <w:rFonts w:ascii="Arial" w:hAnsi="Arial" w:cs="Arial" w:hint="eastAsia"/>
          <w:b/>
          <w:sz w:val="24"/>
        </w:rPr>
        <w:t>Athens, Greece</w:t>
      </w:r>
      <w:r w:rsidR="00B74883">
        <w:rPr>
          <w:rFonts w:ascii="Arial" w:hAnsi="Arial" w:cs="Arial" w:hint="eastAsia"/>
          <w:b/>
          <w:sz w:val="24"/>
        </w:rPr>
        <w:t>,</w:t>
      </w:r>
      <w:r w:rsidR="00E67553">
        <w:rPr>
          <w:rFonts w:ascii="Arial" w:hAnsi="Arial" w:cs="Arial"/>
          <w:b/>
          <w:sz w:val="24"/>
        </w:rPr>
        <w:t xml:space="preserve"> </w:t>
      </w:r>
      <w:r w:rsidR="00F32D09">
        <w:rPr>
          <w:rFonts w:ascii="Arial" w:hAnsi="Arial" w:cs="Arial"/>
          <w:b/>
          <w:sz w:val="24"/>
        </w:rPr>
        <w:t>1</w:t>
      </w:r>
      <w:r>
        <w:rPr>
          <w:rFonts w:ascii="Arial" w:hAnsi="Arial" w:cs="Arial" w:hint="eastAsia"/>
          <w:b/>
          <w:sz w:val="24"/>
        </w:rPr>
        <w:t>7</w:t>
      </w:r>
      <w:r w:rsidR="00E67553" w:rsidRPr="00787633">
        <w:rPr>
          <w:rFonts w:ascii="Arial" w:hAnsi="Arial"/>
          <w:b/>
          <w:noProof/>
          <w:sz w:val="24"/>
          <w:vertAlign w:val="superscript"/>
          <w:lang w:eastAsia="en-US"/>
        </w:rPr>
        <w:t>th</w:t>
      </w:r>
      <w:r w:rsidR="00E67553">
        <w:rPr>
          <w:rFonts w:ascii="Arial" w:hAnsi="Arial" w:cs="Arial"/>
          <w:b/>
          <w:sz w:val="24"/>
        </w:rPr>
        <w:t xml:space="preserve"> - </w:t>
      </w:r>
      <w:r w:rsidR="00B74883">
        <w:rPr>
          <w:rFonts w:ascii="Arial" w:hAnsi="Arial" w:cs="Arial" w:hint="eastAsia"/>
          <w:b/>
          <w:sz w:val="24"/>
        </w:rPr>
        <w:t>2</w:t>
      </w:r>
      <w:r>
        <w:rPr>
          <w:rFonts w:ascii="Arial" w:hAnsi="Arial" w:cs="Arial" w:hint="eastAsia"/>
          <w:b/>
          <w:sz w:val="24"/>
        </w:rPr>
        <w:t>1</w:t>
      </w:r>
      <w:r w:rsidRPr="003E0E7A">
        <w:rPr>
          <w:rFonts w:ascii="Arial" w:hAnsi="Arial" w:cs="Arial" w:hint="eastAsia"/>
          <w:b/>
          <w:sz w:val="24"/>
          <w:vertAlign w:val="superscript"/>
        </w:rPr>
        <w:t>st</w:t>
      </w:r>
      <w:r>
        <w:rPr>
          <w:rFonts w:ascii="Arial" w:hAnsi="Arial" w:cs="Arial" w:hint="eastAsia"/>
          <w:b/>
          <w:sz w:val="24"/>
        </w:rPr>
        <w:t xml:space="preserve"> February</w:t>
      </w:r>
      <w:r w:rsidR="00E67553">
        <w:rPr>
          <w:rFonts w:ascii="Arial" w:hAnsi="Arial" w:cs="Arial"/>
          <w:b/>
          <w:sz w:val="24"/>
        </w:rPr>
        <w:t xml:space="preserve"> 202</w:t>
      </w:r>
      <w:r>
        <w:rPr>
          <w:rFonts w:ascii="Arial" w:hAnsi="Arial" w:cs="Arial" w:hint="eastAsia"/>
          <w:b/>
          <w:sz w:val="24"/>
        </w:rPr>
        <w:t>5</w:t>
      </w:r>
    </w:p>
    <w:p w14:paraId="75437AE1" w14:textId="77777777" w:rsidR="00492C7E" w:rsidRDefault="00492C7E" w:rsidP="00492C7E">
      <w:pPr>
        <w:spacing w:after="60"/>
        <w:ind w:left="1985" w:hanging="1985"/>
        <w:rPr>
          <w:rFonts w:ascii="Arial" w:hAnsi="Arial" w:cs="Arial"/>
          <w:b/>
        </w:rPr>
      </w:pPr>
    </w:p>
    <w:p w14:paraId="38CDF4BD" w14:textId="77777777" w:rsidR="00492C7E" w:rsidRDefault="00492C7E" w:rsidP="00492C7E">
      <w:pPr>
        <w:spacing w:after="60"/>
        <w:ind w:left="1985" w:hanging="1985"/>
        <w:rPr>
          <w:rFonts w:ascii="Arial" w:hAnsi="Arial" w:cs="Arial"/>
          <w:b/>
        </w:rPr>
      </w:pPr>
    </w:p>
    <w:p w14:paraId="5032B8D2" w14:textId="09CCB493"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193438" w:rsidRPr="00193438">
        <w:rPr>
          <w:rFonts w:ascii="Arial" w:hAnsi="Arial" w:cs="Arial"/>
          <w:b/>
        </w:rPr>
        <w:t>TR 30.531 v1.</w:t>
      </w:r>
      <w:r w:rsidR="00946514">
        <w:rPr>
          <w:rFonts w:ascii="Arial" w:hAnsi="Arial" w:cs="Arial"/>
          <w:b/>
        </w:rPr>
        <w:t>5</w:t>
      </w:r>
      <w:r w:rsidR="003E0E7A">
        <w:rPr>
          <w:rFonts w:ascii="Arial" w:hAnsi="Arial" w:cs="Arial" w:hint="eastAsia"/>
          <w:b/>
        </w:rPr>
        <w:t>6</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77777777"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4737BD">
        <w:rPr>
          <w:rFonts w:ascii="Arial" w:hAnsi="Arial" w:cs="Arial"/>
          <w:b/>
        </w:rPr>
        <w:t>8</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31382C62" w14:textId="76C29669" w:rsidR="003E0E7A" w:rsidRDefault="003E0E7A" w:rsidP="004B45C0">
      <w:pPr>
        <w:tabs>
          <w:tab w:val="left" w:pos="3119"/>
        </w:tabs>
        <w:rPr>
          <w:noProof/>
          <w:sz w:val="24"/>
          <w:szCs w:val="24"/>
          <w:lang w:val="en-US"/>
        </w:rPr>
      </w:pPr>
      <w:r>
        <w:rPr>
          <w:rFonts w:eastAsia="Batang"/>
          <w:sz w:val="24"/>
          <w:szCs w:val="24"/>
        </w:rPr>
        <w:t>T</w:t>
      </w:r>
      <w:r w:rsidRPr="0049431D">
        <w:rPr>
          <w:rFonts w:eastAsia="Batang" w:hint="eastAsia"/>
          <w:sz w:val="24"/>
          <w:szCs w:val="24"/>
        </w:rPr>
        <w:t>his contribution</w:t>
      </w:r>
      <w:r>
        <w:rPr>
          <w:rFonts w:eastAsia="Batang"/>
          <w:sz w:val="24"/>
          <w:szCs w:val="24"/>
        </w:rPr>
        <w:t xml:space="preserve"> is an</w:t>
      </w:r>
      <w:r w:rsidRPr="0049431D">
        <w:rPr>
          <w:rFonts w:eastAsia="Batang" w:hint="eastAsia"/>
          <w:sz w:val="24"/>
          <w:szCs w:val="24"/>
        </w:rPr>
        <w:t xml:space="preserve"> updated </w:t>
      </w:r>
      <w:r>
        <w:rPr>
          <w:rFonts w:eastAsia="Batang"/>
          <w:sz w:val="24"/>
          <w:szCs w:val="24"/>
        </w:rPr>
        <w:t>version of</w:t>
      </w:r>
      <w:r w:rsidRPr="0049431D">
        <w:rPr>
          <w:rFonts w:eastAsia="Batang" w:hint="eastAsia"/>
          <w:sz w:val="24"/>
          <w:szCs w:val="24"/>
        </w:rPr>
        <w:t xml:space="preserve"> TR </w:t>
      </w:r>
      <w:r>
        <w:rPr>
          <w:rFonts w:eastAsia="Batang"/>
          <w:sz w:val="24"/>
          <w:szCs w:val="24"/>
        </w:rPr>
        <w:t xml:space="preserve">30.531, </w:t>
      </w:r>
      <w:r w:rsidRPr="00A353F8">
        <w:rPr>
          <w:rFonts w:eastAsia="Batang"/>
          <w:sz w:val="24"/>
          <w:szCs w:val="24"/>
        </w:rPr>
        <w:t>following RAN</w:t>
      </w:r>
      <w:r>
        <w:rPr>
          <w:rFonts w:eastAsia="Batang"/>
          <w:sz w:val="24"/>
          <w:szCs w:val="24"/>
        </w:rPr>
        <w:t>3#12</w:t>
      </w:r>
      <w:r>
        <w:rPr>
          <w:rFonts w:eastAsia="Batang" w:hint="eastAsia"/>
          <w:sz w:val="24"/>
          <w:szCs w:val="24"/>
        </w:rPr>
        <w:t>6</w:t>
      </w:r>
      <w:r w:rsidRPr="0049431D">
        <w:rPr>
          <w:noProof/>
          <w:sz w:val="24"/>
          <w:szCs w:val="24"/>
          <w:lang w:val="en-US"/>
        </w:rPr>
        <w:t>.</w:t>
      </w:r>
    </w:p>
    <w:p w14:paraId="3D53090D" w14:textId="5ABF773B"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0CCC9A9E" w14:textId="0A21D45F" w:rsidR="003E0E7A" w:rsidRPr="003E0E7A" w:rsidRDefault="003E0E7A" w:rsidP="003E0E7A">
      <w:pPr>
        <w:pStyle w:val="BodyText"/>
        <w:rPr>
          <w:rFonts w:hint="eastAsia"/>
          <w:noProof/>
          <w:sz w:val="24"/>
        </w:rPr>
      </w:pPr>
      <w:r w:rsidRPr="003E0E7A">
        <w:rPr>
          <w:rFonts w:hint="eastAsia"/>
          <w:noProof/>
          <w:sz w:val="24"/>
        </w:rPr>
        <w:t>- Update Usage cases of WI code(Clause 5.3.2)</w:t>
      </w:r>
    </w:p>
    <w:p w14:paraId="16B678E4" w14:textId="740E52B7" w:rsidR="003E0E7A" w:rsidRPr="003E0E7A" w:rsidRDefault="003E0E7A" w:rsidP="003E0E7A">
      <w:pPr>
        <w:pStyle w:val="BodyText"/>
        <w:rPr>
          <w:rFonts w:hint="eastAsia"/>
          <w:noProof/>
          <w:sz w:val="24"/>
        </w:rPr>
      </w:pPr>
      <w:r w:rsidRPr="00D857C9">
        <w:rPr>
          <w:noProof/>
          <w:sz w:val="24"/>
        </w:rPr>
        <w:t xml:space="preserve">- </w:t>
      </w:r>
      <w:r w:rsidRPr="003E0E7A">
        <w:rPr>
          <w:rFonts w:hint="eastAsia"/>
          <w:noProof/>
          <w:sz w:val="24"/>
        </w:rPr>
        <w:t>U</w:t>
      </w:r>
      <w:r w:rsidRPr="00D857C9">
        <w:rPr>
          <w:noProof/>
          <w:sz w:val="24"/>
        </w:rPr>
        <w:t>pdate WI/SI status</w:t>
      </w:r>
      <w:r w:rsidR="00B731EC">
        <w:rPr>
          <w:rFonts w:eastAsia="Malgun Gothic" w:hint="eastAsia"/>
          <w:noProof/>
          <w:sz w:val="24"/>
          <w:lang w:eastAsia="ko-KR"/>
        </w:rPr>
        <w:t>;</w:t>
      </w:r>
      <w:r>
        <w:rPr>
          <w:noProof/>
          <w:sz w:val="24"/>
        </w:rPr>
        <w:t xml:space="preserve"> marked </w:t>
      </w:r>
      <w:r w:rsidRPr="003E0E7A">
        <w:rPr>
          <w:rFonts w:hint="eastAsia"/>
          <w:noProof/>
          <w:sz w:val="24"/>
        </w:rPr>
        <w:t>one</w:t>
      </w:r>
      <w:r>
        <w:rPr>
          <w:noProof/>
          <w:sz w:val="24"/>
        </w:rPr>
        <w:t xml:space="preserve"> SI closed, and added </w:t>
      </w:r>
      <w:r w:rsidRPr="003E0E7A">
        <w:rPr>
          <w:rFonts w:hint="eastAsia"/>
          <w:noProof/>
          <w:sz w:val="24"/>
        </w:rPr>
        <w:t>three</w:t>
      </w:r>
      <w:r>
        <w:rPr>
          <w:noProof/>
          <w:sz w:val="24"/>
        </w:rPr>
        <w:t xml:space="preserve"> new WIs</w:t>
      </w:r>
      <w:r w:rsidRPr="003E0E7A">
        <w:rPr>
          <w:rFonts w:hint="eastAsia"/>
          <w:noProof/>
          <w:sz w:val="22"/>
          <w:szCs w:val="18"/>
        </w:rPr>
        <w:t>(</w:t>
      </w:r>
      <w:r w:rsidRPr="003E0E7A">
        <w:rPr>
          <w:noProof/>
          <w:sz w:val="22"/>
          <w:szCs w:val="18"/>
        </w:rPr>
        <w:t>Ambient_IoT_Solutions-Core</w:t>
      </w:r>
      <w:r w:rsidRPr="003E0E7A">
        <w:rPr>
          <w:rFonts w:hint="eastAsia"/>
          <w:noProof/>
          <w:sz w:val="22"/>
          <w:szCs w:val="18"/>
        </w:rPr>
        <w:t xml:space="preserve"> , </w:t>
      </w:r>
      <w:r w:rsidRPr="003E0E7A">
        <w:rPr>
          <w:noProof/>
          <w:sz w:val="22"/>
          <w:szCs w:val="18"/>
        </w:rPr>
        <w:t>LTE_terr_bcast_Ph2-Core</w:t>
      </w:r>
      <w:r w:rsidRPr="003E0E7A">
        <w:rPr>
          <w:rFonts w:hint="eastAsia"/>
          <w:noProof/>
          <w:sz w:val="22"/>
          <w:szCs w:val="18"/>
        </w:rPr>
        <w:t xml:space="preserve"> , </w:t>
      </w:r>
      <w:r w:rsidRPr="003E0E7A">
        <w:rPr>
          <w:noProof/>
          <w:sz w:val="22"/>
          <w:szCs w:val="18"/>
        </w:rPr>
        <w:t>NR_FR1_7MHz_BW</w:t>
      </w:r>
      <w:r w:rsidRPr="003E0E7A">
        <w:rPr>
          <w:rFonts w:hint="eastAsia"/>
          <w:noProof/>
          <w:sz w:val="22"/>
          <w:szCs w:val="18"/>
        </w:rPr>
        <w:t>)</w:t>
      </w:r>
      <w:r w:rsidRPr="003E0E7A">
        <w:rPr>
          <w:rFonts w:hint="eastAsia"/>
          <w:noProof/>
          <w:sz w:val="24"/>
        </w:rPr>
        <w:t>(Clause 6.2)</w:t>
      </w:r>
    </w:p>
    <w:p w14:paraId="71487E18" w14:textId="3F8FE139" w:rsidR="003E0E7A" w:rsidRDefault="003E0E7A" w:rsidP="003E0E7A">
      <w:pPr>
        <w:pStyle w:val="BodyText"/>
        <w:rPr>
          <w:rFonts w:eastAsia="Malgun Gothic" w:hint="eastAsia"/>
          <w:noProof/>
          <w:sz w:val="24"/>
          <w:lang w:eastAsia="ko-KR"/>
        </w:rPr>
      </w:pPr>
      <w:r w:rsidRPr="003E0E7A">
        <w:rPr>
          <w:noProof/>
          <w:sz w:val="24"/>
        </w:rPr>
        <w:t>-</w:t>
      </w:r>
      <w:r w:rsidRPr="00F32D09">
        <w:rPr>
          <w:noProof/>
          <w:sz w:val="24"/>
        </w:rPr>
        <w:t xml:space="preserve"> </w:t>
      </w:r>
      <w:r>
        <w:rPr>
          <w:rFonts w:eastAsia="Malgun Gothic" w:hint="eastAsia"/>
          <w:noProof/>
          <w:sz w:val="24"/>
          <w:lang w:eastAsia="ko-KR"/>
        </w:rPr>
        <w:t>U</w:t>
      </w:r>
      <w:r w:rsidRPr="00F32D09">
        <w:rPr>
          <w:noProof/>
          <w:sz w:val="24"/>
        </w:rPr>
        <w:t>pdate meeting schedule</w:t>
      </w:r>
      <w:r>
        <w:rPr>
          <w:noProof/>
          <w:sz w:val="24"/>
        </w:rPr>
        <w:t xml:space="preserve"> </w:t>
      </w:r>
      <w:r>
        <w:rPr>
          <w:rFonts w:eastAsia="Malgun Gothic" w:hint="eastAsia"/>
          <w:noProof/>
          <w:sz w:val="24"/>
          <w:lang w:eastAsia="ko-KR"/>
        </w:rPr>
        <w:t>of 2025 and 2026(Clause 7)</w:t>
      </w:r>
    </w:p>
    <w:p w14:paraId="0AB50869" w14:textId="16D89977" w:rsidR="00626DBD" w:rsidRDefault="009F7E51" w:rsidP="00B74883">
      <w:pPr>
        <w:pStyle w:val="BodyText"/>
        <w:rPr>
          <w:rFonts w:eastAsia="Malgun Gothic" w:hint="eastAsia"/>
          <w:noProof/>
          <w:sz w:val="24"/>
          <w:lang w:eastAsia="ko-KR"/>
        </w:rPr>
      </w:pPr>
      <w:r w:rsidRPr="00D857C9">
        <w:rPr>
          <w:noProof/>
          <w:sz w:val="24"/>
        </w:rPr>
        <w:t xml:space="preserve">- </w:t>
      </w:r>
      <w:r w:rsidR="003E0E7A">
        <w:rPr>
          <w:rFonts w:eastAsia="Malgun Gothic" w:hint="eastAsia"/>
          <w:noProof/>
          <w:sz w:val="24"/>
          <w:lang w:eastAsia="ko-KR"/>
        </w:rPr>
        <w:t>Update</w:t>
      </w:r>
      <w:r w:rsidR="00BC229B">
        <w:rPr>
          <w:noProof/>
          <w:sz w:val="24"/>
        </w:rPr>
        <w:t xml:space="preserve"> history of RAN3 meeting</w:t>
      </w:r>
      <w:r w:rsidR="003E0E7A">
        <w:rPr>
          <w:rFonts w:eastAsia="Malgun Gothic" w:hint="eastAsia"/>
          <w:noProof/>
          <w:sz w:val="24"/>
          <w:lang w:eastAsia="ko-KR"/>
        </w:rPr>
        <w:t xml:space="preserve">(Annex </w:t>
      </w:r>
      <w:r w:rsidR="00B731EC">
        <w:rPr>
          <w:rFonts w:eastAsia="Malgun Gothic" w:hint="eastAsia"/>
          <w:noProof/>
          <w:sz w:val="24"/>
          <w:lang w:eastAsia="ko-KR"/>
        </w:rPr>
        <w:t>C</w:t>
      </w:r>
      <w:r w:rsidR="003E0E7A">
        <w:rPr>
          <w:rFonts w:eastAsia="Malgun Gothic" w:hint="eastAsia"/>
          <w:noProof/>
          <w:sz w:val="24"/>
          <w:lang w:eastAsia="ko-KR"/>
        </w:rPr>
        <w:t>)</w:t>
      </w:r>
    </w:p>
    <w:sectPr w:rsidR="00626DB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52B16" w14:textId="77777777" w:rsidR="00E10CBA" w:rsidRDefault="00E10CBA" w:rsidP="00E111E0">
      <w:pPr>
        <w:spacing w:after="0"/>
      </w:pPr>
      <w:r>
        <w:separator/>
      </w:r>
    </w:p>
  </w:endnote>
  <w:endnote w:type="continuationSeparator" w:id="0">
    <w:p w14:paraId="46FACEBD" w14:textId="77777777" w:rsidR="00E10CBA" w:rsidRDefault="00E10CBA"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8EF4B" w14:textId="77777777" w:rsidR="00E10CBA" w:rsidRDefault="00E10CBA" w:rsidP="00E111E0">
      <w:pPr>
        <w:spacing w:after="0"/>
      </w:pPr>
      <w:r>
        <w:separator/>
      </w:r>
    </w:p>
  </w:footnote>
  <w:footnote w:type="continuationSeparator" w:id="0">
    <w:p w14:paraId="7AEEAFDE" w14:textId="77777777" w:rsidR="00E10CBA" w:rsidRDefault="00E10CBA"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03DA9"/>
    <w:rsid w:val="00021019"/>
    <w:rsid w:val="000231C2"/>
    <w:rsid w:val="00023DDD"/>
    <w:rsid w:val="00032F67"/>
    <w:rsid w:val="00035F28"/>
    <w:rsid w:val="000566F0"/>
    <w:rsid w:val="0006133C"/>
    <w:rsid w:val="00073FCE"/>
    <w:rsid w:val="00091AED"/>
    <w:rsid w:val="000A4506"/>
    <w:rsid w:val="000A70BF"/>
    <w:rsid w:val="000D6563"/>
    <w:rsid w:val="000E4233"/>
    <w:rsid w:val="000F7ECB"/>
    <w:rsid w:val="0010618D"/>
    <w:rsid w:val="0011480C"/>
    <w:rsid w:val="001205FB"/>
    <w:rsid w:val="00124E15"/>
    <w:rsid w:val="001349AF"/>
    <w:rsid w:val="00151ECD"/>
    <w:rsid w:val="001800AC"/>
    <w:rsid w:val="00193438"/>
    <w:rsid w:val="001B09EE"/>
    <w:rsid w:val="00201248"/>
    <w:rsid w:val="00201520"/>
    <w:rsid w:val="00207C27"/>
    <w:rsid w:val="00222D66"/>
    <w:rsid w:val="00242C28"/>
    <w:rsid w:val="00245DD1"/>
    <w:rsid w:val="00246C77"/>
    <w:rsid w:val="00253B93"/>
    <w:rsid w:val="00256928"/>
    <w:rsid w:val="00262317"/>
    <w:rsid w:val="00267722"/>
    <w:rsid w:val="00287201"/>
    <w:rsid w:val="002A4BBA"/>
    <w:rsid w:val="002B09A1"/>
    <w:rsid w:val="002B218C"/>
    <w:rsid w:val="003019F4"/>
    <w:rsid w:val="0031427D"/>
    <w:rsid w:val="00353B40"/>
    <w:rsid w:val="00377C7A"/>
    <w:rsid w:val="00383219"/>
    <w:rsid w:val="003845E7"/>
    <w:rsid w:val="00385614"/>
    <w:rsid w:val="00393B45"/>
    <w:rsid w:val="00395842"/>
    <w:rsid w:val="003A7983"/>
    <w:rsid w:val="003A7E9D"/>
    <w:rsid w:val="003B5C26"/>
    <w:rsid w:val="003C009D"/>
    <w:rsid w:val="003C72CA"/>
    <w:rsid w:val="003D0D16"/>
    <w:rsid w:val="003E0E7A"/>
    <w:rsid w:val="003F29B7"/>
    <w:rsid w:val="003F5300"/>
    <w:rsid w:val="00431046"/>
    <w:rsid w:val="00446D1F"/>
    <w:rsid w:val="00446E17"/>
    <w:rsid w:val="0045428D"/>
    <w:rsid w:val="004735C1"/>
    <w:rsid w:val="004737BD"/>
    <w:rsid w:val="00484318"/>
    <w:rsid w:val="0049184A"/>
    <w:rsid w:val="00492C7E"/>
    <w:rsid w:val="00493598"/>
    <w:rsid w:val="004939DA"/>
    <w:rsid w:val="0049431D"/>
    <w:rsid w:val="004B098B"/>
    <w:rsid w:val="004B45C0"/>
    <w:rsid w:val="004C6384"/>
    <w:rsid w:val="00517969"/>
    <w:rsid w:val="0053426C"/>
    <w:rsid w:val="00546262"/>
    <w:rsid w:val="00566E29"/>
    <w:rsid w:val="00572B76"/>
    <w:rsid w:val="00591914"/>
    <w:rsid w:val="005938A3"/>
    <w:rsid w:val="005946EA"/>
    <w:rsid w:val="00595B57"/>
    <w:rsid w:val="005C1DD1"/>
    <w:rsid w:val="005F2D6D"/>
    <w:rsid w:val="00614FA7"/>
    <w:rsid w:val="00625945"/>
    <w:rsid w:val="00626DBD"/>
    <w:rsid w:val="00642597"/>
    <w:rsid w:val="006529A5"/>
    <w:rsid w:val="00662AAA"/>
    <w:rsid w:val="00677B32"/>
    <w:rsid w:val="00684FF1"/>
    <w:rsid w:val="006871F9"/>
    <w:rsid w:val="0069204D"/>
    <w:rsid w:val="00695F87"/>
    <w:rsid w:val="006B673E"/>
    <w:rsid w:val="006B77AC"/>
    <w:rsid w:val="006D2E85"/>
    <w:rsid w:val="006E369F"/>
    <w:rsid w:val="006E3780"/>
    <w:rsid w:val="0070579A"/>
    <w:rsid w:val="00742B0B"/>
    <w:rsid w:val="007528DE"/>
    <w:rsid w:val="00762927"/>
    <w:rsid w:val="007A143B"/>
    <w:rsid w:val="007A63A3"/>
    <w:rsid w:val="00802062"/>
    <w:rsid w:val="00812AFB"/>
    <w:rsid w:val="00813EC8"/>
    <w:rsid w:val="00815929"/>
    <w:rsid w:val="008213C3"/>
    <w:rsid w:val="00852D61"/>
    <w:rsid w:val="00866D25"/>
    <w:rsid w:val="0087767C"/>
    <w:rsid w:val="008F3AFC"/>
    <w:rsid w:val="009130F8"/>
    <w:rsid w:val="00915161"/>
    <w:rsid w:val="00915647"/>
    <w:rsid w:val="00923CAB"/>
    <w:rsid w:val="00931452"/>
    <w:rsid w:val="0094216F"/>
    <w:rsid w:val="00946514"/>
    <w:rsid w:val="00953B4C"/>
    <w:rsid w:val="0097402C"/>
    <w:rsid w:val="00991140"/>
    <w:rsid w:val="00993586"/>
    <w:rsid w:val="009C058B"/>
    <w:rsid w:val="009D299D"/>
    <w:rsid w:val="009D7C23"/>
    <w:rsid w:val="009F47CB"/>
    <w:rsid w:val="009F50D3"/>
    <w:rsid w:val="009F7E51"/>
    <w:rsid w:val="00A32CB7"/>
    <w:rsid w:val="00A353F8"/>
    <w:rsid w:val="00A64A1A"/>
    <w:rsid w:val="00A74181"/>
    <w:rsid w:val="00A805CF"/>
    <w:rsid w:val="00AA771D"/>
    <w:rsid w:val="00AD54B4"/>
    <w:rsid w:val="00AE20C4"/>
    <w:rsid w:val="00B06E9E"/>
    <w:rsid w:val="00B16401"/>
    <w:rsid w:val="00B53CCD"/>
    <w:rsid w:val="00B731EC"/>
    <w:rsid w:val="00B73785"/>
    <w:rsid w:val="00B73EA2"/>
    <w:rsid w:val="00B74883"/>
    <w:rsid w:val="00B76705"/>
    <w:rsid w:val="00B7700E"/>
    <w:rsid w:val="00B87621"/>
    <w:rsid w:val="00BA65FD"/>
    <w:rsid w:val="00BB0ABD"/>
    <w:rsid w:val="00BC229B"/>
    <w:rsid w:val="00BE6764"/>
    <w:rsid w:val="00BF60CE"/>
    <w:rsid w:val="00BF7941"/>
    <w:rsid w:val="00C01A10"/>
    <w:rsid w:val="00C01C88"/>
    <w:rsid w:val="00C0642C"/>
    <w:rsid w:val="00C375A7"/>
    <w:rsid w:val="00C64FCA"/>
    <w:rsid w:val="00C75549"/>
    <w:rsid w:val="00C86AE8"/>
    <w:rsid w:val="00C914D9"/>
    <w:rsid w:val="00C943DD"/>
    <w:rsid w:val="00CA44DD"/>
    <w:rsid w:val="00CC2452"/>
    <w:rsid w:val="00CC358C"/>
    <w:rsid w:val="00CD58FC"/>
    <w:rsid w:val="00CD67F0"/>
    <w:rsid w:val="00CF48AE"/>
    <w:rsid w:val="00D129D4"/>
    <w:rsid w:val="00D34A5C"/>
    <w:rsid w:val="00D40856"/>
    <w:rsid w:val="00D56252"/>
    <w:rsid w:val="00D626C7"/>
    <w:rsid w:val="00D709D1"/>
    <w:rsid w:val="00D73991"/>
    <w:rsid w:val="00D857C9"/>
    <w:rsid w:val="00DA1CF2"/>
    <w:rsid w:val="00DC278D"/>
    <w:rsid w:val="00DC2CC5"/>
    <w:rsid w:val="00DC55F2"/>
    <w:rsid w:val="00DE2BA9"/>
    <w:rsid w:val="00DF69D9"/>
    <w:rsid w:val="00E01CDD"/>
    <w:rsid w:val="00E10CBA"/>
    <w:rsid w:val="00E111E0"/>
    <w:rsid w:val="00E1650F"/>
    <w:rsid w:val="00E25D41"/>
    <w:rsid w:val="00E502C5"/>
    <w:rsid w:val="00E535BF"/>
    <w:rsid w:val="00E568CC"/>
    <w:rsid w:val="00E67553"/>
    <w:rsid w:val="00E83307"/>
    <w:rsid w:val="00F30218"/>
    <w:rsid w:val="00F32D09"/>
    <w:rsid w:val="00F371E7"/>
    <w:rsid w:val="00F56515"/>
    <w:rsid w:val="00F716DB"/>
    <w:rsid w:val="00F8067D"/>
    <w:rsid w:val="00F96BB8"/>
    <w:rsid w:val="00FA52B4"/>
    <w:rsid w:val="00FB78E0"/>
    <w:rsid w:val="00FC2B8D"/>
    <w:rsid w:val="00FC6FCB"/>
    <w:rsid w:val="00FD3670"/>
    <w:rsid w:val="00FE73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1</Pages>
  <Words>103</Words>
  <Characters>589</Characters>
  <Application>Microsoft Office Word</Application>
  <DocSecurity>0</DocSecurity>
  <Lines>4</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9</cp:revision>
  <dcterms:created xsi:type="dcterms:W3CDTF">2024-08-18T20:59:00Z</dcterms:created>
  <dcterms:modified xsi:type="dcterms:W3CDTF">2025-02-06T09:51:00Z</dcterms:modified>
</cp:coreProperties>
</file>